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3B" w:rsidRDefault="0066033B" w:rsidP="004A2B1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66033B" w:rsidRDefault="0066033B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6033B" w:rsidRDefault="0066033B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66033B" w:rsidRDefault="0066033B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66033B" w:rsidRDefault="0066033B" w:rsidP="004A2B1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29.11.2024 № 105</w:t>
      </w:r>
    </w:p>
    <w:p w:rsidR="0066033B" w:rsidRDefault="0066033B"/>
    <w:tbl>
      <w:tblPr>
        <w:tblW w:w="14850" w:type="dxa"/>
        <w:tblLook w:val="01E0"/>
      </w:tblPr>
      <w:tblGrid>
        <w:gridCol w:w="9747"/>
        <w:gridCol w:w="5103"/>
      </w:tblGrid>
      <w:tr w:rsidR="0066033B" w:rsidRPr="001F583B" w:rsidTr="00AC501F">
        <w:tc>
          <w:tcPr>
            <w:tcW w:w="9747" w:type="dxa"/>
          </w:tcPr>
          <w:p w:rsidR="0066033B" w:rsidRPr="001F583B" w:rsidRDefault="0066033B" w:rsidP="00192E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033B" w:rsidRPr="001F583B" w:rsidRDefault="0066033B" w:rsidP="00192E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</w:p>
          <w:p w:rsidR="0066033B" w:rsidRPr="001F583B" w:rsidRDefault="0066033B" w:rsidP="00192E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66033B" w:rsidRPr="001F583B" w:rsidRDefault="0066033B" w:rsidP="0019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Щербиновского района </w:t>
            </w:r>
          </w:p>
          <w:p w:rsidR="0066033B" w:rsidRPr="001F583B" w:rsidRDefault="0066033B" w:rsidP="0019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>«Развитие субъектов малого и среднего предпринимательства в Глафировском сельском поселении Щербиновского района»</w:t>
            </w:r>
            <w:r w:rsidRPr="001F58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6033B" w:rsidRPr="00192E26" w:rsidRDefault="0066033B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033B" w:rsidRPr="004F6CD4" w:rsidRDefault="0066033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6033B" w:rsidRPr="00B45E52" w:rsidRDefault="0066033B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5E52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66033B" w:rsidRPr="00B45E52" w:rsidRDefault="0066033B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5E5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66033B" w:rsidRPr="00B45E52" w:rsidRDefault="0066033B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E52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B45E52">
        <w:rPr>
          <w:rFonts w:ascii="Times New Roman" w:hAnsi="Times New Roman"/>
          <w:b/>
          <w:sz w:val="28"/>
          <w:szCs w:val="28"/>
        </w:rPr>
        <w:t xml:space="preserve">Развитие субъектов малого и среднего предпринимательства в Глафировском сельском поселении </w:t>
      </w:r>
    </w:p>
    <w:p w:rsidR="0066033B" w:rsidRPr="00B45E52" w:rsidRDefault="0066033B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E52">
        <w:rPr>
          <w:rFonts w:ascii="Times New Roman" w:hAnsi="Times New Roman"/>
          <w:b/>
          <w:sz w:val="28"/>
          <w:szCs w:val="28"/>
        </w:rPr>
        <w:t xml:space="preserve">Щербиновского района» </w:t>
      </w:r>
    </w:p>
    <w:p w:rsidR="0066033B" w:rsidRDefault="0066033B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360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4395"/>
        <w:gridCol w:w="1701"/>
        <w:gridCol w:w="1276"/>
        <w:gridCol w:w="1135"/>
        <w:gridCol w:w="1134"/>
        <w:gridCol w:w="1134"/>
        <w:gridCol w:w="1134"/>
        <w:gridCol w:w="1134"/>
      </w:tblGrid>
      <w:tr w:rsidR="0066033B" w:rsidRPr="001F583B" w:rsidTr="007A527C">
        <w:trPr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6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66033B" w:rsidRPr="001F583B" w:rsidTr="004A2B1F">
        <w:trPr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66033B" w:rsidRPr="001F583B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6033B" w:rsidRPr="001F583B" w:rsidTr="00DC021A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1F583B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 в Глафировском сельском поселении Щербиновского района</w:t>
            </w: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66033B" w:rsidRPr="001F583B" w:rsidTr="003F7398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0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66033B" w:rsidRPr="001F583B" w:rsidRDefault="0066033B" w:rsidP="008C19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развитие субъектов малого и среднего предпринимательства в целях формирования конкурентной среды в экономике Глафировского сельского поселения Щербиновского района </w:t>
            </w:r>
          </w:p>
        </w:tc>
      </w:tr>
      <w:tr w:rsidR="0066033B" w:rsidRPr="001F583B" w:rsidTr="008A183F">
        <w:trPr>
          <w:trHeight w:val="265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0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обеспечение благоприятных условий для развития субъектов малого и среднего предпринимательства Глафировского сельского поселения Щербиновского района</w:t>
            </w:r>
          </w:p>
        </w:tc>
      </w:tr>
      <w:tr w:rsidR="0066033B" w:rsidRPr="001F583B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Количество малых предприятий,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4A2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033B" w:rsidRPr="001F583B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Количество предпринимателей без образования юридического лица,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4A2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66033B" w:rsidRPr="001F583B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Численность работников работающих на малых предприятиях, 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66033B" w:rsidRPr="001F583B" w:rsidTr="004A2B1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66033B" w:rsidRPr="001F583B" w:rsidRDefault="0066033B" w:rsidP="008C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Численность работников работающих у предпринимателей,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0375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5C7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3B" w:rsidRPr="001F583B" w:rsidRDefault="0066033B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66033B" w:rsidRDefault="0066033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66033B" w:rsidRDefault="0066033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66033B" w:rsidRPr="004F6CD4" w:rsidRDefault="0066033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66033B" w:rsidRPr="00935992" w:rsidRDefault="0066033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66033B" w:rsidRDefault="0066033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66033B" w:rsidRPr="004F6CD4" w:rsidRDefault="0066033B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66033B" w:rsidRPr="004F6CD4" w:rsidSect="00B45E52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33B" w:rsidRDefault="0066033B" w:rsidP="00B45E52">
      <w:pPr>
        <w:spacing w:after="0" w:line="240" w:lineRule="auto"/>
      </w:pPr>
      <w:r>
        <w:separator/>
      </w:r>
    </w:p>
  </w:endnote>
  <w:endnote w:type="continuationSeparator" w:id="0">
    <w:p w:rsidR="0066033B" w:rsidRDefault="0066033B" w:rsidP="00B45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33B" w:rsidRDefault="0066033B" w:rsidP="00B45E52">
      <w:pPr>
        <w:spacing w:after="0" w:line="240" w:lineRule="auto"/>
      </w:pPr>
      <w:r>
        <w:separator/>
      </w:r>
    </w:p>
  </w:footnote>
  <w:footnote w:type="continuationSeparator" w:id="0">
    <w:p w:rsidR="0066033B" w:rsidRDefault="0066033B" w:rsidP="00B45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33B" w:rsidRDefault="0066033B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66033B" w:rsidRDefault="006603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3754F"/>
    <w:rsid w:val="00043417"/>
    <w:rsid w:val="00057476"/>
    <w:rsid w:val="00147142"/>
    <w:rsid w:val="00192E26"/>
    <w:rsid w:val="001F583B"/>
    <w:rsid w:val="002804DE"/>
    <w:rsid w:val="00290476"/>
    <w:rsid w:val="003F7398"/>
    <w:rsid w:val="004261F8"/>
    <w:rsid w:val="004A2B1F"/>
    <w:rsid w:val="004F6CD4"/>
    <w:rsid w:val="00513CAF"/>
    <w:rsid w:val="005553ED"/>
    <w:rsid w:val="005740E2"/>
    <w:rsid w:val="005B601B"/>
    <w:rsid w:val="005C749C"/>
    <w:rsid w:val="0066033B"/>
    <w:rsid w:val="006920C6"/>
    <w:rsid w:val="007A527C"/>
    <w:rsid w:val="007F7027"/>
    <w:rsid w:val="00830CA8"/>
    <w:rsid w:val="00895FAC"/>
    <w:rsid w:val="008A183F"/>
    <w:rsid w:val="008C19F9"/>
    <w:rsid w:val="00935992"/>
    <w:rsid w:val="009B3A99"/>
    <w:rsid w:val="009C675F"/>
    <w:rsid w:val="009E5370"/>
    <w:rsid w:val="00A21933"/>
    <w:rsid w:val="00A23C7F"/>
    <w:rsid w:val="00AC501F"/>
    <w:rsid w:val="00B33FD1"/>
    <w:rsid w:val="00B45E52"/>
    <w:rsid w:val="00C02C30"/>
    <w:rsid w:val="00C72DAE"/>
    <w:rsid w:val="00D321C3"/>
    <w:rsid w:val="00D52B85"/>
    <w:rsid w:val="00DC021A"/>
    <w:rsid w:val="00E604C4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45E5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45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5E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352</Words>
  <Characters>2008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12</cp:revision>
  <cp:lastPrinted>2024-12-12T06:46:00Z</cp:lastPrinted>
  <dcterms:created xsi:type="dcterms:W3CDTF">2019-08-19T13:15:00Z</dcterms:created>
  <dcterms:modified xsi:type="dcterms:W3CDTF">2024-12-13T07:33:00Z</dcterms:modified>
</cp:coreProperties>
</file>